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303B" w14:textId="60E26799" w:rsidR="00BA00AB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SCOLEY</w:t>
      </w:r>
      <w:r>
        <w:rPr>
          <w:rFonts w:ascii="Times New Roman" w:hAnsi="Times New Roman" w:cs="Times New Roman"/>
          <w:sz w:val="24"/>
          <w:szCs w:val="24"/>
        </w:rPr>
        <w:t xml:space="preserve">      (d.1442)</w:t>
      </w:r>
    </w:p>
    <w:p w14:paraId="68AD4C58" w14:textId="09B16502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Horncastle, Lincolnshire.</w:t>
      </w:r>
    </w:p>
    <w:p w14:paraId="757CC102" w14:textId="4E056E46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459B5" w14:textId="41D24C45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4D2E6" w14:textId="405DCCE9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Jan.1442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698AD3D2" w14:textId="4C321436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83E28B8" w14:textId="43ACF129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C9553" w14:textId="63E96C6A" w:rsid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F1017E" w14:textId="2FD0FF90" w:rsidR="005E052C" w:rsidRPr="005E052C" w:rsidRDefault="005E05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2022</w:t>
      </w:r>
    </w:p>
    <w:sectPr w:rsidR="005E052C" w:rsidRPr="005E05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20578" w14:textId="77777777" w:rsidR="005E052C" w:rsidRDefault="005E052C" w:rsidP="009139A6">
      <w:r>
        <w:separator/>
      </w:r>
    </w:p>
  </w:endnote>
  <w:endnote w:type="continuationSeparator" w:id="0">
    <w:p w14:paraId="1C44408F" w14:textId="77777777" w:rsidR="005E052C" w:rsidRDefault="005E05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29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61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1F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4AC8" w14:textId="77777777" w:rsidR="005E052C" w:rsidRDefault="005E052C" w:rsidP="009139A6">
      <w:r>
        <w:separator/>
      </w:r>
    </w:p>
  </w:footnote>
  <w:footnote w:type="continuationSeparator" w:id="0">
    <w:p w14:paraId="10866223" w14:textId="77777777" w:rsidR="005E052C" w:rsidRDefault="005E05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BA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D7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14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2C"/>
    <w:rsid w:val="000666E0"/>
    <w:rsid w:val="002510B7"/>
    <w:rsid w:val="005C130B"/>
    <w:rsid w:val="005E052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6ACF2"/>
  <w15:chartTrackingRefBased/>
  <w15:docId w15:val="{3B02797B-CDF8-46D9-89F3-06AC11C9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2022-03-05T14:55:00Z</dcterms:created>
  <dcterms:modified xsi:type="dcterms:W3CDTF">2022-03-05T14:58:00Z</dcterms:modified>
</cp:coreProperties>
</file>